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2C" w:rsidRDefault="007B062C" w:rsidP="00924368">
      <w:pPr>
        <w:rPr>
          <w:sz w:val="28"/>
          <w:szCs w:val="28"/>
        </w:rPr>
      </w:pPr>
      <w:r>
        <w:rPr>
          <w:b/>
          <w:bCs/>
          <w:sz w:val="28"/>
          <w:szCs w:val="28"/>
        </w:rPr>
        <w:t>B</w:t>
      </w:r>
      <w:r>
        <w:rPr>
          <w:rFonts w:cs="宋体" w:hint="eastAsia"/>
          <w:b/>
          <w:bCs/>
          <w:sz w:val="28"/>
          <w:szCs w:val="28"/>
        </w:rPr>
        <w:t>表</w:t>
      </w:r>
    </w:p>
    <w:p w:rsidR="007B062C" w:rsidRPr="00420135" w:rsidRDefault="007B062C" w:rsidP="00924368">
      <w:pPr>
        <w:rPr>
          <w:vanish/>
        </w:rPr>
      </w:pPr>
    </w:p>
    <w:p w:rsidR="007B062C" w:rsidRDefault="007B062C" w:rsidP="00924368">
      <w:pPr>
        <w:rPr>
          <w:sz w:val="28"/>
          <w:szCs w:val="28"/>
        </w:rPr>
      </w:pPr>
    </w:p>
    <w:p w:rsidR="007B062C" w:rsidRPr="002165B7" w:rsidRDefault="007B062C" w:rsidP="00924368">
      <w:pPr>
        <w:spacing w:line="580" w:lineRule="exact"/>
        <w:jc w:val="center"/>
        <w:rPr>
          <w:rFonts w:eastAsia="楷体_GB2312"/>
          <w:b/>
          <w:bCs/>
          <w:sz w:val="36"/>
          <w:szCs w:val="36"/>
        </w:rPr>
      </w:pPr>
      <w:r w:rsidRPr="002165B7">
        <w:rPr>
          <w:rFonts w:eastAsia="楷体_GB2312" w:cs="楷体_GB2312" w:hint="eastAsia"/>
          <w:b/>
          <w:bCs/>
          <w:sz w:val="36"/>
          <w:szCs w:val="36"/>
        </w:rPr>
        <w:t>广东轻工职业技术学院人文社会科学项目</w:t>
      </w:r>
    </w:p>
    <w:p w:rsidR="007B062C" w:rsidRPr="002165B7" w:rsidRDefault="007B062C" w:rsidP="00924368">
      <w:pPr>
        <w:spacing w:line="580" w:lineRule="exact"/>
        <w:jc w:val="center"/>
        <w:rPr>
          <w:sz w:val="36"/>
          <w:szCs w:val="36"/>
        </w:rPr>
      </w:pPr>
      <w:r w:rsidRPr="002165B7">
        <w:rPr>
          <w:rFonts w:eastAsia="楷体_GB2312" w:cs="楷体_GB2312" w:hint="eastAsia"/>
          <w:b/>
          <w:bCs/>
          <w:sz w:val="36"/>
          <w:szCs w:val="36"/>
        </w:rPr>
        <w:t>匿名评审书</w:t>
      </w:r>
    </w:p>
    <w:p w:rsidR="007B062C" w:rsidRDefault="007B062C" w:rsidP="00924368">
      <w:pPr>
        <w:rPr>
          <w:sz w:val="28"/>
          <w:szCs w:val="28"/>
        </w:rPr>
      </w:pPr>
    </w:p>
    <w:p w:rsidR="007B062C" w:rsidRDefault="007B062C" w:rsidP="00924368">
      <w:pPr>
        <w:rPr>
          <w:b/>
          <w:bCs/>
          <w:sz w:val="28"/>
          <w:szCs w:val="28"/>
          <w:u w:val="single"/>
        </w:rPr>
      </w:pPr>
      <w:r>
        <w:rPr>
          <w:rFonts w:cs="宋体" w:hint="eastAsia"/>
          <w:b/>
          <w:bCs/>
          <w:sz w:val="28"/>
          <w:szCs w:val="28"/>
        </w:rPr>
        <w:t>项目名称</w:t>
      </w:r>
      <w:r>
        <w:rPr>
          <w:rFonts w:cs="宋体" w:hint="eastAsia"/>
          <w:sz w:val="28"/>
          <w:szCs w:val="28"/>
        </w:rPr>
        <w:t>：</w:t>
      </w:r>
    </w:p>
    <w:tbl>
      <w:tblPr>
        <w:tblW w:w="90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550"/>
        <w:gridCol w:w="1332"/>
        <w:gridCol w:w="349"/>
        <w:gridCol w:w="2125"/>
        <w:gridCol w:w="495"/>
        <w:gridCol w:w="677"/>
        <w:gridCol w:w="502"/>
        <w:gridCol w:w="1970"/>
      </w:tblGrid>
      <w:tr w:rsidR="007B062C">
        <w:trPr>
          <w:cantSplit/>
          <w:trHeight w:val="439"/>
        </w:trPr>
        <w:tc>
          <w:tcPr>
            <w:tcW w:w="0" w:type="auto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2C" w:rsidRDefault="007B062C" w:rsidP="00E8348F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研究</w:t>
            </w:r>
          </w:p>
          <w:p w:rsidR="007B062C" w:rsidRDefault="007B062C" w:rsidP="00E8348F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项目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2C" w:rsidRDefault="007B062C" w:rsidP="00E8348F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学科类别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2C" w:rsidRDefault="007B062C" w:rsidP="00B10031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（）面上项目（）重点项目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研究类型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062C" w:rsidRDefault="007B062C" w:rsidP="00E8348F">
            <w:pPr>
              <w:rPr>
                <w:sz w:val="24"/>
                <w:szCs w:val="24"/>
              </w:rPr>
            </w:pPr>
          </w:p>
        </w:tc>
      </w:tr>
      <w:tr w:rsidR="007B062C">
        <w:trPr>
          <w:cantSplit/>
          <w:trHeight w:val="466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2C" w:rsidRDefault="007B062C" w:rsidP="00E8348F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2C" w:rsidRDefault="007B062C" w:rsidP="00E8348F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起止时间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2C" w:rsidRDefault="007B062C" w:rsidP="00E8348F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成果形式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062C" w:rsidRDefault="007B062C" w:rsidP="00E8348F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7B062C">
        <w:trPr>
          <w:cantSplit/>
          <w:trHeight w:val="463"/>
        </w:trPr>
        <w:tc>
          <w:tcPr>
            <w:tcW w:w="900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062C" w:rsidRDefault="007B062C" w:rsidP="007B062C">
            <w:pPr>
              <w:ind w:firstLineChars="1300" w:firstLine="31680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课题设计论证</w:t>
            </w:r>
          </w:p>
          <w:p w:rsidR="007B062C" w:rsidRDefault="007B062C" w:rsidP="00E8348F">
            <w:pPr>
              <w:jc w:val="center"/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</w:rPr>
              <w:t>（本表各项内容不得出现项目申请人和项目组成员的姓名、单位名称等资料，请按以下逐项论证）</w:t>
            </w:r>
          </w:p>
        </w:tc>
      </w:tr>
      <w:tr w:rsidR="007B062C">
        <w:trPr>
          <w:trHeight w:val="1223"/>
        </w:trPr>
        <w:tc>
          <w:tcPr>
            <w:tcW w:w="90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7B062C" w:rsidRDefault="007B062C" w:rsidP="00E8348F">
            <w:pPr>
              <w:snapToGrid w:val="0"/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1.</w:t>
            </w:r>
            <w:r>
              <w:rPr>
                <w:rFonts w:ascii="宋体" w:hAnsi="宋体" w:cs="宋体" w:hint="eastAsia"/>
              </w:rPr>
              <w:t>本课题国内外研究现状评述，选题意义和研究价值；</w:t>
            </w:r>
          </w:p>
          <w:p w:rsidR="007B062C" w:rsidRDefault="007B062C" w:rsidP="00E8348F">
            <w:pPr>
              <w:snapToGrid w:val="0"/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2.</w:t>
            </w:r>
            <w:r>
              <w:rPr>
                <w:rFonts w:ascii="宋体" w:hAnsi="宋体" w:cs="宋体" w:hint="eastAsia"/>
              </w:rPr>
              <w:t>本课题的研究目标、研究内容、研究难点和创新之处；</w:t>
            </w:r>
          </w:p>
          <w:p w:rsidR="007B062C" w:rsidRDefault="007B062C" w:rsidP="00E8348F">
            <w:pPr>
              <w:snapToGrid w:val="0"/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3.</w:t>
            </w:r>
            <w:r>
              <w:rPr>
                <w:rFonts w:ascii="宋体" w:hAnsi="宋体" w:cs="宋体" w:hint="eastAsia"/>
              </w:rPr>
              <w:t>本课题的研究思路、研究方法和实施步骤。</w:t>
            </w:r>
          </w:p>
          <w:p w:rsidR="007B062C" w:rsidRDefault="007B062C" w:rsidP="00E8348F">
            <w:pPr>
              <w:spacing w:line="240" w:lineRule="atLeast"/>
              <w:rPr>
                <w:rFonts w:ascii="宋体"/>
              </w:rPr>
            </w:pPr>
            <w:r>
              <w:rPr>
                <w:rFonts w:ascii="宋体" w:hAnsi="宋体" w:cs="宋体"/>
              </w:rPr>
              <w:t>4.</w:t>
            </w:r>
            <w:r>
              <w:rPr>
                <w:rFonts w:ascii="宋体" w:hAnsi="宋体" w:cs="宋体" w:hint="eastAsia"/>
              </w:rPr>
              <w:t>研究成果的预计去向及使用范围</w:t>
            </w:r>
          </w:p>
          <w:p w:rsidR="007B062C" w:rsidRDefault="007B062C" w:rsidP="00E8348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ascii="宋体" w:hAnsi="宋体" w:cs="宋体"/>
              </w:rPr>
              <w:t>5.</w:t>
            </w:r>
            <w:r>
              <w:rPr>
                <w:rFonts w:ascii="宋体" w:hAnsi="宋体" w:cs="宋体" w:hint="eastAsia"/>
              </w:rPr>
              <w:t>完成课题的可行性分析</w:t>
            </w:r>
          </w:p>
        </w:tc>
      </w:tr>
      <w:tr w:rsidR="007B062C">
        <w:trPr>
          <w:trHeight w:val="1083"/>
        </w:trPr>
        <w:tc>
          <w:tcPr>
            <w:tcW w:w="90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7B062C" w:rsidRDefault="007B062C" w:rsidP="007B062C">
            <w:pPr>
              <w:ind w:leftChars="200" w:left="31680"/>
              <w:rPr>
                <w:sz w:val="24"/>
                <w:szCs w:val="24"/>
              </w:rPr>
            </w:pPr>
          </w:p>
          <w:p w:rsidR="007B062C" w:rsidRDefault="007B062C" w:rsidP="007B062C">
            <w:pPr>
              <w:ind w:leftChars="200" w:left="31680"/>
              <w:rPr>
                <w:sz w:val="24"/>
                <w:szCs w:val="24"/>
              </w:rPr>
            </w:pPr>
          </w:p>
          <w:p w:rsidR="007B062C" w:rsidRDefault="007B062C" w:rsidP="007B062C">
            <w:pPr>
              <w:ind w:leftChars="200" w:left="31680"/>
              <w:rPr>
                <w:sz w:val="24"/>
                <w:szCs w:val="24"/>
              </w:rPr>
            </w:pPr>
          </w:p>
          <w:p w:rsidR="007B062C" w:rsidRDefault="007B062C" w:rsidP="007B062C">
            <w:pPr>
              <w:ind w:leftChars="200" w:left="31680"/>
              <w:rPr>
                <w:sz w:val="24"/>
                <w:szCs w:val="24"/>
              </w:rPr>
            </w:pPr>
          </w:p>
          <w:p w:rsidR="007B062C" w:rsidRDefault="007B062C" w:rsidP="007B062C">
            <w:pPr>
              <w:ind w:leftChars="200" w:left="31680"/>
              <w:rPr>
                <w:sz w:val="24"/>
                <w:szCs w:val="24"/>
              </w:rPr>
            </w:pPr>
          </w:p>
          <w:p w:rsidR="007B062C" w:rsidRDefault="007B062C" w:rsidP="007B062C">
            <w:pPr>
              <w:ind w:leftChars="200" w:left="31680"/>
              <w:rPr>
                <w:sz w:val="24"/>
                <w:szCs w:val="24"/>
              </w:rPr>
            </w:pPr>
          </w:p>
          <w:p w:rsidR="007B062C" w:rsidRDefault="007B062C" w:rsidP="007B062C">
            <w:pPr>
              <w:ind w:leftChars="200" w:left="31680"/>
              <w:rPr>
                <w:sz w:val="24"/>
                <w:szCs w:val="24"/>
              </w:rPr>
            </w:pPr>
          </w:p>
          <w:p w:rsidR="007B062C" w:rsidRDefault="007B062C" w:rsidP="007B062C">
            <w:pPr>
              <w:ind w:leftChars="200" w:left="31680"/>
              <w:rPr>
                <w:sz w:val="24"/>
                <w:szCs w:val="24"/>
              </w:rPr>
            </w:pPr>
          </w:p>
          <w:p w:rsidR="007B062C" w:rsidRDefault="007B062C" w:rsidP="007B062C">
            <w:pPr>
              <w:ind w:leftChars="200" w:left="31680"/>
              <w:rPr>
                <w:sz w:val="24"/>
                <w:szCs w:val="24"/>
              </w:rPr>
            </w:pPr>
          </w:p>
          <w:p w:rsidR="007B062C" w:rsidRDefault="007B062C" w:rsidP="007B062C">
            <w:pPr>
              <w:ind w:leftChars="200" w:left="31680"/>
              <w:rPr>
                <w:sz w:val="24"/>
                <w:szCs w:val="24"/>
              </w:rPr>
            </w:pPr>
          </w:p>
          <w:p w:rsidR="007B062C" w:rsidRDefault="007B062C" w:rsidP="007B062C">
            <w:pPr>
              <w:ind w:leftChars="200" w:left="31680"/>
              <w:rPr>
                <w:sz w:val="24"/>
                <w:szCs w:val="24"/>
              </w:rPr>
            </w:pPr>
          </w:p>
          <w:p w:rsidR="007B062C" w:rsidRDefault="007B062C" w:rsidP="007B062C">
            <w:pPr>
              <w:ind w:leftChars="200" w:left="31680"/>
              <w:rPr>
                <w:sz w:val="24"/>
                <w:szCs w:val="24"/>
              </w:rPr>
            </w:pPr>
          </w:p>
          <w:p w:rsidR="007B062C" w:rsidRDefault="007B062C" w:rsidP="007B062C">
            <w:pPr>
              <w:ind w:leftChars="200" w:left="31680"/>
              <w:rPr>
                <w:sz w:val="24"/>
                <w:szCs w:val="24"/>
              </w:rPr>
            </w:pPr>
          </w:p>
          <w:p w:rsidR="007B062C" w:rsidRDefault="007B062C" w:rsidP="007B062C">
            <w:pPr>
              <w:ind w:leftChars="200" w:left="31680"/>
              <w:rPr>
                <w:sz w:val="24"/>
                <w:szCs w:val="24"/>
              </w:rPr>
            </w:pPr>
          </w:p>
          <w:p w:rsidR="007B062C" w:rsidRDefault="007B062C" w:rsidP="007B062C">
            <w:pPr>
              <w:ind w:leftChars="200" w:left="31680"/>
              <w:rPr>
                <w:sz w:val="24"/>
                <w:szCs w:val="24"/>
              </w:rPr>
            </w:pPr>
          </w:p>
          <w:p w:rsidR="007B062C" w:rsidRDefault="007B062C" w:rsidP="007B062C">
            <w:pPr>
              <w:ind w:leftChars="200" w:left="31680"/>
              <w:rPr>
                <w:sz w:val="24"/>
                <w:szCs w:val="24"/>
              </w:rPr>
            </w:pPr>
          </w:p>
          <w:p w:rsidR="007B062C" w:rsidRDefault="007B062C" w:rsidP="007B062C">
            <w:pPr>
              <w:ind w:leftChars="200" w:left="31680"/>
              <w:rPr>
                <w:sz w:val="24"/>
                <w:szCs w:val="24"/>
              </w:rPr>
            </w:pPr>
          </w:p>
          <w:p w:rsidR="007B062C" w:rsidRDefault="007B062C" w:rsidP="007B062C">
            <w:pPr>
              <w:ind w:leftChars="200" w:left="31680"/>
              <w:rPr>
                <w:sz w:val="24"/>
                <w:szCs w:val="24"/>
              </w:rPr>
            </w:pPr>
          </w:p>
          <w:p w:rsidR="007B062C" w:rsidRDefault="007B062C" w:rsidP="007B062C">
            <w:pPr>
              <w:ind w:leftChars="200" w:left="31680"/>
              <w:rPr>
                <w:sz w:val="24"/>
                <w:szCs w:val="24"/>
              </w:rPr>
            </w:pPr>
          </w:p>
          <w:p w:rsidR="007B062C" w:rsidRDefault="007B062C" w:rsidP="007B062C">
            <w:pPr>
              <w:ind w:leftChars="200" w:left="31680"/>
              <w:rPr>
                <w:sz w:val="24"/>
                <w:szCs w:val="24"/>
              </w:rPr>
            </w:pPr>
          </w:p>
          <w:p w:rsidR="007B062C" w:rsidRDefault="007B062C" w:rsidP="007B062C">
            <w:pPr>
              <w:ind w:leftChars="200" w:left="31680"/>
              <w:rPr>
                <w:sz w:val="24"/>
                <w:szCs w:val="24"/>
              </w:rPr>
            </w:pPr>
          </w:p>
          <w:p w:rsidR="007B062C" w:rsidRDefault="007B062C" w:rsidP="007B062C">
            <w:pPr>
              <w:ind w:leftChars="200" w:left="31680"/>
              <w:rPr>
                <w:sz w:val="24"/>
                <w:szCs w:val="24"/>
              </w:rPr>
            </w:pPr>
          </w:p>
          <w:p w:rsidR="007B062C" w:rsidRDefault="007B062C" w:rsidP="007B062C">
            <w:pPr>
              <w:ind w:leftChars="200" w:left="31680"/>
              <w:rPr>
                <w:sz w:val="24"/>
                <w:szCs w:val="24"/>
              </w:rPr>
            </w:pPr>
          </w:p>
          <w:p w:rsidR="007B062C" w:rsidRDefault="007B062C" w:rsidP="007B062C">
            <w:pPr>
              <w:ind w:leftChars="200" w:left="31680"/>
              <w:rPr>
                <w:sz w:val="24"/>
                <w:szCs w:val="24"/>
              </w:rPr>
            </w:pPr>
          </w:p>
          <w:p w:rsidR="007B062C" w:rsidRDefault="007B062C" w:rsidP="007B062C">
            <w:pPr>
              <w:ind w:leftChars="200" w:left="31680"/>
              <w:rPr>
                <w:sz w:val="24"/>
                <w:szCs w:val="24"/>
              </w:rPr>
            </w:pPr>
          </w:p>
          <w:p w:rsidR="007B062C" w:rsidRDefault="007B062C" w:rsidP="007B062C">
            <w:pPr>
              <w:ind w:leftChars="200" w:left="31680"/>
              <w:rPr>
                <w:sz w:val="24"/>
                <w:szCs w:val="24"/>
              </w:rPr>
            </w:pPr>
          </w:p>
          <w:p w:rsidR="007B062C" w:rsidRDefault="007B062C" w:rsidP="007B062C">
            <w:pPr>
              <w:ind w:leftChars="200" w:left="31680"/>
              <w:rPr>
                <w:sz w:val="24"/>
                <w:szCs w:val="24"/>
              </w:rPr>
            </w:pPr>
          </w:p>
          <w:p w:rsidR="007B062C" w:rsidRDefault="007B062C" w:rsidP="007B062C">
            <w:pPr>
              <w:ind w:leftChars="200" w:left="31680"/>
              <w:rPr>
                <w:sz w:val="24"/>
                <w:szCs w:val="24"/>
              </w:rPr>
            </w:pPr>
          </w:p>
          <w:p w:rsidR="007B062C" w:rsidRDefault="007B062C" w:rsidP="007B062C">
            <w:pPr>
              <w:ind w:leftChars="200" w:left="31680"/>
              <w:rPr>
                <w:sz w:val="24"/>
                <w:szCs w:val="24"/>
              </w:rPr>
            </w:pPr>
          </w:p>
          <w:p w:rsidR="007B062C" w:rsidRDefault="007B062C" w:rsidP="007B062C">
            <w:pPr>
              <w:ind w:leftChars="200" w:left="31680"/>
              <w:rPr>
                <w:sz w:val="24"/>
                <w:szCs w:val="24"/>
              </w:rPr>
            </w:pPr>
          </w:p>
          <w:p w:rsidR="007B062C" w:rsidRDefault="007B062C" w:rsidP="007B062C">
            <w:pPr>
              <w:ind w:leftChars="200" w:left="31680"/>
              <w:rPr>
                <w:sz w:val="24"/>
                <w:szCs w:val="24"/>
              </w:rPr>
            </w:pPr>
          </w:p>
          <w:p w:rsidR="007B062C" w:rsidRDefault="007B062C" w:rsidP="007B062C">
            <w:pPr>
              <w:ind w:leftChars="200" w:left="31680"/>
              <w:rPr>
                <w:sz w:val="24"/>
                <w:szCs w:val="24"/>
              </w:rPr>
            </w:pPr>
          </w:p>
          <w:p w:rsidR="007B062C" w:rsidRDefault="007B062C" w:rsidP="007B062C">
            <w:pPr>
              <w:ind w:leftChars="200" w:left="31680"/>
              <w:rPr>
                <w:sz w:val="24"/>
                <w:szCs w:val="24"/>
              </w:rPr>
            </w:pPr>
          </w:p>
          <w:p w:rsidR="007B062C" w:rsidRDefault="007B062C" w:rsidP="007B062C">
            <w:pPr>
              <w:ind w:leftChars="200" w:left="31680"/>
              <w:rPr>
                <w:sz w:val="24"/>
                <w:szCs w:val="24"/>
              </w:rPr>
            </w:pPr>
          </w:p>
          <w:p w:rsidR="007B062C" w:rsidRDefault="007B062C" w:rsidP="007B062C">
            <w:pPr>
              <w:ind w:leftChars="200" w:left="31680"/>
              <w:rPr>
                <w:sz w:val="24"/>
                <w:szCs w:val="24"/>
              </w:rPr>
            </w:pPr>
          </w:p>
          <w:p w:rsidR="007B062C" w:rsidRDefault="007B062C" w:rsidP="007B062C">
            <w:pPr>
              <w:ind w:leftChars="200" w:left="31680"/>
              <w:rPr>
                <w:sz w:val="24"/>
                <w:szCs w:val="24"/>
              </w:rPr>
            </w:pPr>
          </w:p>
          <w:p w:rsidR="007B062C" w:rsidRDefault="007B062C" w:rsidP="007B062C">
            <w:pPr>
              <w:ind w:leftChars="200" w:left="31680"/>
              <w:rPr>
                <w:sz w:val="24"/>
                <w:szCs w:val="24"/>
              </w:rPr>
            </w:pPr>
          </w:p>
          <w:p w:rsidR="007B062C" w:rsidRDefault="007B062C" w:rsidP="007B062C">
            <w:pPr>
              <w:ind w:leftChars="200" w:left="31680"/>
              <w:rPr>
                <w:sz w:val="24"/>
                <w:szCs w:val="24"/>
              </w:rPr>
            </w:pPr>
          </w:p>
          <w:p w:rsidR="007B062C" w:rsidRDefault="007B062C" w:rsidP="007B062C">
            <w:pPr>
              <w:ind w:leftChars="200" w:left="31680"/>
              <w:rPr>
                <w:sz w:val="24"/>
                <w:szCs w:val="24"/>
              </w:rPr>
            </w:pPr>
          </w:p>
          <w:p w:rsidR="007B062C" w:rsidRDefault="007B062C" w:rsidP="007B062C">
            <w:pPr>
              <w:ind w:leftChars="200" w:left="31680"/>
              <w:rPr>
                <w:sz w:val="24"/>
                <w:szCs w:val="24"/>
              </w:rPr>
            </w:pPr>
          </w:p>
          <w:p w:rsidR="007B062C" w:rsidRDefault="007B062C" w:rsidP="007B062C">
            <w:pPr>
              <w:ind w:leftChars="200" w:left="31680"/>
              <w:rPr>
                <w:sz w:val="24"/>
                <w:szCs w:val="24"/>
              </w:rPr>
            </w:pPr>
          </w:p>
          <w:p w:rsidR="007B062C" w:rsidRDefault="007B062C" w:rsidP="007B062C">
            <w:pPr>
              <w:ind w:leftChars="200" w:left="31680"/>
              <w:rPr>
                <w:sz w:val="24"/>
                <w:szCs w:val="24"/>
              </w:rPr>
            </w:pPr>
          </w:p>
        </w:tc>
      </w:tr>
      <w:tr w:rsidR="007B062C">
        <w:trPr>
          <w:trHeight w:val="460"/>
        </w:trPr>
        <w:tc>
          <w:tcPr>
            <w:tcW w:w="900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062C" w:rsidRDefault="007B062C" w:rsidP="00E8348F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经费概算</w:t>
            </w:r>
            <w:r>
              <w:rPr>
                <w:rFonts w:cs="宋体" w:hint="eastAsia"/>
                <w:sz w:val="24"/>
                <w:szCs w:val="24"/>
              </w:rPr>
              <w:t>（单位：万元）</w:t>
            </w:r>
          </w:p>
        </w:tc>
      </w:tr>
      <w:tr w:rsidR="007B062C">
        <w:trPr>
          <w:trHeight w:val="921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7B062C" w:rsidRDefault="007B062C" w:rsidP="007B062C">
            <w:pPr>
              <w:ind w:left="31680" w:hangingChars="400" w:firstLine="31680"/>
              <w:rPr>
                <w:position w:val="-18"/>
              </w:rPr>
            </w:pPr>
            <w:r>
              <w:rPr>
                <w:rFonts w:cs="宋体" w:hint="eastAsia"/>
                <w:position w:val="-6"/>
              </w:rPr>
              <w:t xml:space="preserve">　　</w:t>
            </w:r>
            <w:r>
              <w:rPr>
                <w:rFonts w:cs="宋体" w:hint="eastAsia"/>
                <w:position w:val="-12"/>
              </w:rPr>
              <w:t xml:space="preserve">年　</w:t>
            </w:r>
            <w:r>
              <w:rPr>
                <w:rFonts w:cs="宋体" w:hint="eastAsia"/>
                <w:position w:val="-40"/>
              </w:rPr>
              <w:t>度</w:t>
            </w:r>
          </w:p>
          <w:p w:rsidR="007B062C" w:rsidRDefault="007B062C" w:rsidP="007B062C">
            <w:pPr>
              <w:ind w:leftChars="258" w:left="31680" w:hangingChars="100" w:firstLine="31680"/>
              <w:rPr>
                <w:position w:val="18"/>
              </w:rPr>
            </w:pPr>
            <w:r>
              <w:rPr>
                <w:rFonts w:cs="宋体" w:hint="eastAsia"/>
                <w:position w:val="-12"/>
              </w:rPr>
              <w:t>类</w:t>
            </w:r>
            <w:r>
              <w:rPr>
                <w:rFonts w:cs="宋体" w:hint="eastAsia"/>
                <w:position w:val="-60"/>
              </w:rPr>
              <w:t>别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</w:pPr>
            <w:r>
              <w:rPr>
                <w:rFonts w:cs="宋体" w:hint="eastAsia"/>
              </w:rPr>
              <w:t>金　额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</w:pPr>
            <w:r>
              <w:rPr>
                <w:rFonts w:cs="宋体" w:hint="eastAsia"/>
              </w:rPr>
              <w:t>年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</w:pPr>
            <w:r>
              <w:rPr>
                <w:rFonts w:cs="宋体" w:hint="eastAsia"/>
              </w:rPr>
              <w:t>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</w:pPr>
            <w:r>
              <w:rPr>
                <w:rFonts w:cs="宋体" w:hint="eastAsia"/>
              </w:rPr>
              <w:t>年</w:t>
            </w:r>
          </w:p>
        </w:tc>
      </w:tr>
      <w:tr w:rsidR="007B062C">
        <w:trPr>
          <w:trHeight w:val="434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</w:pPr>
            <w:r>
              <w:rPr>
                <w:rFonts w:cs="宋体" w:hint="eastAsia"/>
              </w:rPr>
              <w:t>合　计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</w:pPr>
          </w:p>
        </w:tc>
      </w:tr>
      <w:tr w:rsidR="007B062C">
        <w:trPr>
          <w:trHeight w:val="468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</w:pPr>
            <w:r>
              <w:rPr>
                <w:rFonts w:cs="宋体" w:hint="eastAsia"/>
              </w:rPr>
              <w:t>图书资料费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</w:pPr>
          </w:p>
        </w:tc>
      </w:tr>
      <w:tr w:rsidR="007B062C">
        <w:trPr>
          <w:trHeight w:val="461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</w:pPr>
            <w:r>
              <w:rPr>
                <w:rFonts w:cs="宋体" w:hint="eastAsia"/>
              </w:rPr>
              <w:t>调研差旅费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</w:pPr>
          </w:p>
        </w:tc>
      </w:tr>
      <w:tr w:rsidR="007B062C">
        <w:trPr>
          <w:trHeight w:val="453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</w:pPr>
            <w:r>
              <w:rPr>
                <w:rFonts w:cs="宋体" w:hint="eastAsia"/>
              </w:rPr>
              <w:t>计算机使用费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2C" w:rsidRDefault="007B062C" w:rsidP="007B062C">
            <w:pPr>
              <w:ind w:firstLineChars="300" w:firstLine="3168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</w:pPr>
          </w:p>
        </w:tc>
      </w:tr>
      <w:tr w:rsidR="007B062C">
        <w:trPr>
          <w:trHeight w:val="920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</w:pPr>
            <w:r>
              <w:rPr>
                <w:rFonts w:cs="宋体" w:hint="eastAsia"/>
              </w:rPr>
              <w:t>成果印刷、</w:t>
            </w:r>
          </w:p>
          <w:p w:rsidR="007B062C" w:rsidRDefault="007B062C" w:rsidP="00E8348F">
            <w:pPr>
              <w:jc w:val="center"/>
            </w:pPr>
            <w:r>
              <w:rPr>
                <w:rFonts w:cs="宋体" w:hint="eastAsia"/>
              </w:rPr>
              <w:t>出版补贴费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</w:pPr>
          </w:p>
        </w:tc>
      </w:tr>
      <w:tr w:rsidR="007B062C">
        <w:trPr>
          <w:trHeight w:val="461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</w:pPr>
            <w:r>
              <w:rPr>
                <w:rFonts w:cs="宋体" w:hint="eastAsia"/>
              </w:rPr>
              <w:t>小型会议费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</w:pPr>
          </w:p>
        </w:tc>
      </w:tr>
      <w:tr w:rsidR="007B062C">
        <w:trPr>
          <w:trHeight w:val="461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</w:pPr>
            <w:r>
              <w:rPr>
                <w:rFonts w:cs="宋体" w:hint="eastAsia"/>
              </w:rPr>
              <w:t>管理费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</w:pPr>
          </w:p>
        </w:tc>
      </w:tr>
      <w:tr w:rsidR="007B062C">
        <w:trPr>
          <w:trHeight w:val="642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</w:pPr>
            <w:r>
              <w:rPr>
                <w:rFonts w:cs="宋体" w:hint="eastAsia"/>
              </w:rPr>
              <w:t>其他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062C" w:rsidRDefault="007B062C" w:rsidP="00E8348F">
            <w:pPr>
              <w:jc w:val="center"/>
            </w:pPr>
          </w:p>
        </w:tc>
      </w:tr>
    </w:tbl>
    <w:p w:rsidR="007B062C" w:rsidRDefault="007B062C" w:rsidP="00924368">
      <w:pPr>
        <w:rPr>
          <w:b/>
          <w:bCs/>
          <w:sz w:val="28"/>
          <w:szCs w:val="28"/>
        </w:rPr>
      </w:pPr>
    </w:p>
    <w:p w:rsidR="007B062C" w:rsidRDefault="007B062C" w:rsidP="00924368"/>
    <w:p w:rsidR="007B062C" w:rsidRDefault="007B062C" w:rsidP="00924368"/>
    <w:p w:rsidR="007B062C" w:rsidRDefault="007B062C"/>
    <w:sectPr w:rsidR="007B062C" w:rsidSect="00AE04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062C" w:rsidRDefault="007B062C" w:rsidP="00924368">
      <w:r>
        <w:separator/>
      </w:r>
    </w:p>
  </w:endnote>
  <w:endnote w:type="continuationSeparator" w:id="1">
    <w:p w:rsidR="007B062C" w:rsidRDefault="007B062C" w:rsidP="009243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062C" w:rsidRDefault="007B062C" w:rsidP="00924368">
      <w:r>
        <w:separator/>
      </w:r>
    </w:p>
  </w:footnote>
  <w:footnote w:type="continuationSeparator" w:id="1">
    <w:p w:rsidR="007B062C" w:rsidRDefault="007B062C" w:rsidP="009243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78C6"/>
    <w:rsid w:val="00020AD9"/>
    <w:rsid w:val="002165B7"/>
    <w:rsid w:val="002C0EF1"/>
    <w:rsid w:val="002C61C6"/>
    <w:rsid w:val="00420135"/>
    <w:rsid w:val="004478C6"/>
    <w:rsid w:val="004852A8"/>
    <w:rsid w:val="00646846"/>
    <w:rsid w:val="007B062C"/>
    <w:rsid w:val="007C3863"/>
    <w:rsid w:val="00924368"/>
    <w:rsid w:val="00AE04CB"/>
    <w:rsid w:val="00B10031"/>
    <w:rsid w:val="00B17084"/>
    <w:rsid w:val="00B677B6"/>
    <w:rsid w:val="00CC5C61"/>
    <w:rsid w:val="00E8348F"/>
    <w:rsid w:val="00E96B60"/>
    <w:rsid w:val="00FE1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4368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243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24368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924368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2436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3</Pages>
  <Words>60</Words>
  <Characters>348</Characters>
  <Application>Microsoft Office Outlook</Application>
  <DocSecurity>0</DocSecurity>
  <Lines>0</Lines>
  <Paragraphs>0</Paragraphs>
  <ScaleCrop>false</ScaleCrop>
  <Company>Lenovo (Beijing)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黄晓红</dc:creator>
  <cp:keywords/>
  <dc:description/>
  <cp:lastModifiedBy>叶惠玲</cp:lastModifiedBy>
  <cp:revision>6</cp:revision>
  <dcterms:created xsi:type="dcterms:W3CDTF">2018-03-05T02:28:00Z</dcterms:created>
  <dcterms:modified xsi:type="dcterms:W3CDTF">2018-04-24T01:43:00Z</dcterms:modified>
</cp:coreProperties>
</file>